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FE74F" w14:textId="42DC5774" w:rsidR="00BA00AB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RAGG</w:t>
      </w:r>
      <w:r>
        <w:rPr>
          <w:rFonts w:ascii="Times New Roman" w:hAnsi="Times New Roman" w:cs="Times New Roman"/>
          <w:sz w:val="24"/>
          <w:szCs w:val="24"/>
        </w:rPr>
        <w:t xml:space="preserve">      (d.1481)</w:t>
      </w:r>
    </w:p>
    <w:p w14:paraId="1A13E2D2" w14:textId="0F8EBE63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Neswick, in the parish of Bainton, E.R.Y.</w:t>
      </w:r>
    </w:p>
    <w:p w14:paraId="722A86D2" w14:textId="64832298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D30840" w14:textId="5BF0295C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F8B69" w14:textId="4C5BC270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Aug.1481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p.135)</w:t>
      </w:r>
    </w:p>
    <w:p w14:paraId="773F1661" w14:textId="13E8FF76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C9D11DB" w14:textId="60C2DD0B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6CAC9" w14:textId="4FBE480D" w:rsid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DEFC0E" w14:textId="35648E26" w:rsidR="00AF7770" w:rsidRPr="00AF7770" w:rsidRDefault="00AF77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sectPr w:rsidR="00AF7770" w:rsidRPr="00AF77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C96D" w14:textId="77777777" w:rsidR="00AF7770" w:rsidRDefault="00AF7770" w:rsidP="009139A6">
      <w:r>
        <w:separator/>
      </w:r>
    </w:p>
  </w:endnote>
  <w:endnote w:type="continuationSeparator" w:id="0">
    <w:p w14:paraId="0E1FF17D" w14:textId="77777777" w:rsidR="00AF7770" w:rsidRDefault="00AF77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BF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DB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56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9A653" w14:textId="77777777" w:rsidR="00AF7770" w:rsidRDefault="00AF7770" w:rsidP="009139A6">
      <w:r>
        <w:separator/>
      </w:r>
    </w:p>
  </w:footnote>
  <w:footnote w:type="continuationSeparator" w:id="0">
    <w:p w14:paraId="78961EA1" w14:textId="77777777" w:rsidR="00AF7770" w:rsidRDefault="00AF77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878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051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5D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70"/>
    <w:rsid w:val="000666E0"/>
    <w:rsid w:val="002510B7"/>
    <w:rsid w:val="005C130B"/>
    <w:rsid w:val="00826F5C"/>
    <w:rsid w:val="009139A6"/>
    <w:rsid w:val="009448BB"/>
    <w:rsid w:val="00A3176C"/>
    <w:rsid w:val="00AE65F8"/>
    <w:rsid w:val="00AF777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D5411"/>
  <w15:chartTrackingRefBased/>
  <w15:docId w15:val="{0FBF4FC7-6511-46A5-8B1B-82877059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2021-06-19T13:09:00Z</dcterms:created>
  <dcterms:modified xsi:type="dcterms:W3CDTF">2021-06-19T13:16:00Z</dcterms:modified>
</cp:coreProperties>
</file>